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31205_075525.jpgIMG_20231205_075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31205_075525.jpgIMG_20231205_07552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2023.12.24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安全常识——防意外伤害</w:t>
            </w:r>
            <w:bookmarkStart w:id="0" w:name="_GoBack"/>
            <w:bookmarkEnd w:id="0"/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31218_145124.jpgIMG_20231218_145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31218_145124.jpgIMG_20231218_14512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10</TotalTime>
  <ScaleCrop>false</ScaleCrop>
  <LinksUpToDate>false</LinksUpToDate>
  <CharactersWithSpaces>200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2023-12-20T07:20:14Z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A1432F753A764B6D8B8915E59AB4834B_13</vt:lpwstr>
  </property>
</Properties>
</file>